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B" w:rsidRPr="00A779F9" w:rsidRDefault="00A779F9" w:rsidP="00384E4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Student Assignment Chart</w:t>
      </w:r>
    </w:p>
    <w:p w:rsidR="00814CB4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p w:rsidR="00A779F9" w:rsidRPr="003F7FF5" w:rsidRDefault="00A779F9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400C87" w:rsidRPr="003F7FF5" w:rsidTr="00075E73">
        <w:trPr>
          <w:trHeight w:val="332"/>
        </w:trPr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575"/>
        </w:trPr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D17122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Time </w:t>
            </w:r>
            <w:r w:rsidR="00400C8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Page 18-19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</w:t>
            </w:r>
            <w:r w:rsidR="00D17122">
              <w:rPr>
                <w:rFonts w:ascii="Times New Roman" w:hAnsi="Times New Roman"/>
              </w:rPr>
              <w:t xml:space="preserve"> # 1</w:t>
            </w:r>
            <w:r>
              <w:rPr>
                <w:rFonts w:ascii="Times New Roman" w:hAnsi="Times New Roman"/>
              </w:rPr>
              <w:t xml:space="preserve"> Track </w:t>
            </w:r>
            <w:r w:rsidR="00D17122">
              <w:rPr>
                <w:rFonts w:ascii="Times New Roman" w:hAnsi="Times New Roman"/>
              </w:rPr>
              <w:t>14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H</w:t>
            </w:r>
            <w:r w:rsidR="00D17122">
              <w:rPr>
                <w:rFonts w:ascii="Times New Roman" w:hAnsi="Times New Roman"/>
              </w:rPr>
              <w:t>igh Beginning Workbook Pages 18-19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Low Intermediate Workbook Page </w:t>
            </w:r>
            <w:r w:rsidR="00D17122">
              <w:rPr>
                <w:rFonts w:ascii="Times New Roman" w:hAnsi="Times New Roman"/>
              </w:rPr>
              <w:t>18-19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DD3F54" w:rsidRPr="003F7FF5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</w:t>
            </w:r>
            <w:r w:rsidR="003F7FF5" w:rsidRPr="003F7FF5">
              <w:rPr>
                <w:rFonts w:ascii="Times New Roman" w:hAnsi="Times New Roman"/>
                <w:b/>
              </w:rPr>
              <w:t>n</w:t>
            </w:r>
            <w:r w:rsidRPr="003F7FF5">
              <w:rPr>
                <w:rFonts w:ascii="Times New Roman" w:hAnsi="Times New Roman"/>
                <w:b/>
              </w:rPr>
              <w:t>s</w:t>
            </w:r>
          </w:p>
          <w:p w:rsidR="003F7FF5" w:rsidRP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RPr="003F7FF5" w:rsidTr="00075E73">
        <w:trPr>
          <w:trHeight w:val="638"/>
        </w:trPr>
        <w:tc>
          <w:tcPr>
            <w:tcW w:w="1548" w:type="dxa"/>
            <w:vMerge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17122" w:rsidRPr="003F7FF5" w:rsidRDefault="00D17122" w:rsidP="00D17122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First English Course</w:t>
            </w:r>
          </w:p>
          <w:p w:rsidR="00DD3F54" w:rsidRPr="003F7FF5" w:rsidRDefault="00D17122" w:rsidP="00D17122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r>
              <w:rPr>
                <w:rFonts w:ascii="Times New Roman" w:hAnsi="Times New Roman"/>
              </w:rPr>
              <w:t>4: Around the Clock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D17122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5  I Do, I Work, I Like, etc. (Simple Present)</w:t>
            </w:r>
          </w:p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3F7FF5" w:rsidP="008916BD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proofErr w:type="gramStart"/>
            <w:r w:rsidR="00D17122">
              <w:rPr>
                <w:rFonts w:ascii="Times New Roman" w:hAnsi="Times New Roman"/>
              </w:rPr>
              <w:t>6  I</w:t>
            </w:r>
            <w:proofErr w:type="gramEnd"/>
            <w:r w:rsidR="00D17122">
              <w:rPr>
                <w:rFonts w:ascii="Times New Roman" w:hAnsi="Times New Roman"/>
              </w:rPr>
              <w:t xml:space="preserve"> don’t… (Simple Present Negative) </w:t>
            </w:r>
          </w:p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17122" w:rsidTr="00075E73">
        <w:tc>
          <w:tcPr>
            <w:tcW w:w="1548" w:type="dxa"/>
            <w:vMerge w:val="restart"/>
          </w:tcPr>
          <w:p w:rsidR="00D17122" w:rsidRPr="007616F5" w:rsidRDefault="00D17122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D17122" w:rsidRDefault="00D17122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D17122" w:rsidRDefault="00D17122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17122" w:rsidRDefault="00D17122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17122" w:rsidRDefault="00D17122" w:rsidP="008916BD">
            <w:pPr>
              <w:rPr>
                <w:rFonts w:ascii="Times New Roman" w:hAnsi="Times New Roman"/>
              </w:rPr>
            </w:pPr>
          </w:p>
        </w:tc>
      </w:tr>
      <w:tr w:rsidR="00D17122" w:rsidTr="00075E73">
        <w:tc>
          <w:tcPr>
            <w:tcW w:w="1548" w:type="dxa"/>
            <w:vMerge/>
          </w:tcPr>
          <w:p w:rsidR="00D17122" w:rsidRDefault="00D17122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17122" w:rsidRDefault="00D17122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17122" w:rsidRDefault="00D17122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3: Pages 8-9</w:t>
            </w:r>
          </w:p>
        </w:tc>
        <w:tc>
          <w:tcPr>
            <w:tcW w:w="1422" w:type="dxa"/>
          </w:tcPr>
          <w:p w:rsidR="00D17122" w:rsidRDefault="00D17122" w:rsidP="008916BD">
            <w:pPr>
              <w:rPr>
                <w:rFonts w:ascii="Times New Roman" w:hAnsi="Times New Roman"/>
              </w:rPr>
            </w:pPr>
          </w:p>
        </w:tc>
      </w:tr>
      <w:tr w:rsidR="00D17122" w:rsidTr="00075E73">
        <w:tc>
          <w:tcPr>
            <w:tcW w:w="1548" w:type="dxa"/>
            <w:vMerge/>
          </w:tcPr>
          <w:p w:rsidR="00D17122" w:rsidRDefault="00D17122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17122" w:rsidRDefault="00D17122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17122" w:rsidRDefault="00D17122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6: Pages 12-13</w:t>
            </w:r>
          </w:p>
        </w:tc>
        <w:tc>
          <w:tcPr>
            <w:tcW w:w="1422" w:type="dxa"/>
          </w:tcPr>
          <w:p w:rsidR="00D17122" w:rsidRDefault="00D17122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A779F9" w:rsidRPr="003F7FF5" w:rsidTr="00A779F9">
        <w:trPr>
          <w:trHeight w:val="377"/>
        </w:trPr>
        <w:tc>
          <w:tcPr>
            <w:tcW w:w="1548" w:type="dxa"/>
            <w:vMerge w:val="restart"/>
          </w:tcPr>
          <w:p w:rsidR="00A779F9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A779F9" w:rsidRPr="00400C87" w:rsidRDefault="00A779F9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Dairy Vocabulary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Cognates</w:t>
            </w: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  <w:tr w:rsidR="00A779F9" w:rsidRPr="003F7FF5" w:rsidTr="008916BD">
        <w:trPr>
          <w:trHeight w:val="377"/>
        </w:trPr>
        <w:tc>
          <w:tcPr>
            <w:tcW w:w="1548" w:type="dxa"/>
            <w:vMerge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A779F9" w:rsidRDefault="00A779F9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A779F9" w:rsidRPr="003F7FF5" w:rsidRDefault="00A779F9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F22ADC" w:rsidRDefault="00F22ADC" w:rsidP="00075E73">
            <w:pPr>
              <w:rPr>
                <w:rFonts w:ascii="Times New Roman" w:hAnsi="Times New Roman"/>
                <w:b/>
              </w:rPr>
            </w:pPr>
            <w:r w:rsidRPr="00F22ADC">
              <w:rPr>
                <w:rFonts w:ascii="Times New Roman" w:hAnsi="Times New Roman"/>
                <w:b/>
              </w:rPr>
              <w:t>Other Activit</w:t>
            </w:r>
            <w:r>
              <w:rPr>
                <w:rFonts w:ascii="Times New Roman" w:hAnsi="Times New Roman"/>
                <w:b/>
              </w:rPr>
              <w:t>ies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CED" w:rsidRDefault="00800CED" w:rsidP="00814CB4">
      <w:r>
        <w:separator/>
      </w:r>
    </w:p>
  </w:endnote>
  <w:endnote w:type="continuationSeparator" w:id="1">
    <w:p w:rsidR="00800CED" w:rsidRDefault="00800CED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CED" w:rsidRDefault="00800CED" w:rsidP="00814CB4">
      <w:r>
        <w:separator/>
      </w:r>
    </w:p>
  </w:footnote>
  <w:footnote w:type="continuationSeparator" w:id="1">
    <w:p w:rsidR="00800CED" w:rsidRDefault="00800CED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010663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D17122">
      <w:rPr>
        <w:rFonts w:ascii="Times New Roman" w:hAnsi="Times New Roman"/>
        <w:color w:val="4F6228" w:themeColor="accent3" w:themeShade="80"/>
        <w:sz w:val="32"/>
        <w:szCs w:val="32"/>
      </w:rPr>
      <w:t>5 Clock Time</w:t>
    </w:r>
  </w:p>
  <w:p w:rsidR="00413982" w:rsidRDefault="004139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096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17122"/>
    <w:rsid w:val="00010663"/>
    <w:rsid w:val="000146BD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5E73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1B0A"/>
    <w:rsid w:val="00202663"/>
    <w:rsid w:val="0020561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0CED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0E6E"/>
    <w:rsid w:val="00884C6A"/>
    <w:rsid w:val="008913C9"/>
    <w:rsid w:val="00892915"/>
    <w:rsid w:val="008A756D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65103"/>
    <w:rsid w:val="00986E42"/>
    <w:rsid w:val="00992E10"/>
    <w:rsid w:val="0099552F"/>
    <w:rsid w:val="009C5E6F"/>
    <w:rsid w:val="009D5D07"/>
    <w:rsid w:val="009E6112"/>
    <w:rsid w:val="00A00C00"/>
    <w:rsid w:val="00A06F55"/>
    <w:rsid w:val="00A07CA9"/>
    <w:rsid w:val="00A17D21"/>
    <w:rsid w:val="00A46564"/>
    <w:rsid w:val="00A51BAE"/>
    <w:rsid w:val="00A55E22"/>
    <w:rsid w:val="00A61E9D"/>
    <w:rsid w:val="00A779F9"/>
    <w:rsid w:val="00A80D14"/>
    <w:rsid w:val="00A81B0D"/>
    <w:rsid w:val="00A91242"/>
    <w:rsid w:val="00AA7699"/>
    <w:rsid w:val="00AB40E4"/>
    <w:rsid w:val="00AB5577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6669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17122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7E30"/>
    <w:rsid w:val="00DE1351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79AF"/>
    <w:rsid w:val="00F20F73"/>
    <w:rsid w:val="00F22ADC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tudent%20cha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chart</Template>
  <TotalTime>1</TotalTime>
  <Pages>1</Pages>
  <Words>99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2009-05-20T21:42:00Z</cp:lastPrinted>
  <dcterms:created xsi:type="dcterms:W3CDTF">2009-06-01T01:31:00Z</dcterms:created>
  <dcterms:modified xsi:type="dcterms:W3CDTF">2009-06-01T01:31:00Z</dcterms:modified>
</cp:coreProperties>
</file>